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0799" w14:textId="25E2A07D" w:rsidR="00C73F5B" w:rsidRDefault="002B3576" w:rsidP="00C73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CRALL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57687ED9" w14:textId="45C3942B" w:rsidR="00B35D56" w:rsidRDefault="00B35D56" w:rsidP="00C73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Wethersfield, Essex. Clerk.</w:t>
      </w:r>
    </w:p>
    <w:p w14:paraId="6601A8EF" w14:textId="77777777" w:rsidR="00B35D56" w:rsidRDefault="00B35D56" w:rsidP="00C73F5B">
      <w:pPr>
        <w:pStyle w:val="NoSpacing"/>
        <w:rPr>
          <w:rFonts w:cs="Times New Roman"/>
          <w:szCs w:val="24"/>
        </w:rPr>
      </w:pPr>
    </w:p>
    <w:p w14:paraId="5E6D6988" w14:textId="77777777" w:rsidR="00B35D56" w:rsidRDefault="00B35D56" w:rsidP="00C73F5B">
      <w:pPr>
        <w:pStyle w:val="NoSpacing"/>
        <w:rPr>
          <w:rFonts w:cs="Times New Roman"/>
          <w:szCs w:val="24"/>
        </w:rPr>
      </w:pPr>
    </w:p>
    <w:p w14:paraId="26F25B94" w14:textId="4205028C" w:rsidR="00B35D56" w:rsidRDefault="00B35D56" w:rsidP="00C73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Lamherd</w:t>
      </w:r>
      <w:proofErr w:type="spellEnd"/>
      <w:r>
        <w:rPr>
          <w:rFonts w:cs="Times New Roman"/>
          <w:szCs w:val="24"/>
        </w:rPr>
        <w:t xml:space="preserve"> of Coggeshall(q.v.) brought a plaint of detinue of charters</w:t>
      </w:r>
    </w:p>
    <w:p w14:paraId="7F6F7BEF" w14:textId="0ED96C77" w:rsidR="00B35D56" w:rsidRDefault="00B35D56" w:rsidP="00C73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76C6DBA4" w14:textId="77777777" w:rsidR="00B35D56" w:rsidRDefault="00B35D56" w:rsidP="00B35D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FF7B84">
          <w:rPr>
            <w:rStyle w:val="Hyperlink"/>
            <w:rFonts w:cs="Times New Roman"/>
            <w:szCs w:val="24"/>
          </w:rPr>
          <w:t>http://aalt.law.uh.edu/Indices/CP40Indices/CP40no796/CP40no796Pl.htm</w:t>
        </w:r>
      </w:hyperlink>
      <w:r>
        <w:rPr>
          <w:rFonts w:cs="Times New Roman"/>
          <w:szCs w:val="24"/>
        </w:rPr>
        <w:t xml:space="preserve"> )</w:t>
      </w:r>
    </w:p>
    <w:p w14:paraId="45E522B5" w14:textId="77777777" w:rsidR="00B35D56" w:rsidRDefault="00B35D56" w:rsidP="00B35D56">
      <w:pPr>
        <w:pStyle w:val="NoSpacing"/>
        <w:rPr>
          <w:rFonts w:cs="Times New Roman"/>
          <w:szCs w:val="24"/>
        </w:rPr>
      </w:pPr>
    </w:p>
    <w:p w14:paraId="0271449D" w14:textId="77777777" w:rsidR="00B35D56" w:rsidRDefault="00B35D56" w:rsidP="00B35D56">
      <w:pPr>
        <w:pStyle w:val="NoSpacing"/>
        <w:rPr>
          <w:rFonts w:cs="Times New Roman"/>
          <w:szCs w:val="24"/>
        </w:rPr>
      </w:pPr>
    </w:p>
    <w:p w14:paraId="41090C98" w14:textId="4E61D9C1" w:rsidR="00B35D56" w:rsidRDefault="00B35D56" w:rsidP="00B35D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January 2025</w:t>
      </w:r>
    </w:p>
    <w:p w14:paraId="78AB1E88" w14:textId="77777777" w:rsidR="00B35D56" w:rsidRPr="00B35D56" w:rsidRDefault="00B35D56" w:rsidP="00B35D56">
      <w:pPr>
        <w:pStyle w:val="NoSpacing"/>
        <w:rPr>
          <w:rFonts w:cs="Times New Roman"/>
          <w:szCs w:val="24"/>
          <w:u w:val="single"/>
        </w:rPr>
      </w:pPr>
    </w:p>
    <w:p w14:paraId="05F06D60" w14:textId="3BDF5EC0" w:rsidR="00C73F5B" w:rsidRPr="00C73F5B" w:rsidRDefault="00C73F5B" w:rsidP="00C73F5B">
      <w:pPr>
        <w:pStyle w:val="NoSpacing"/>
        <w:rPr>
          <w:rFonts w:cs="Times New Roman"/>
          <w:szCs w:val="24"/>
        </w:rPr>
      </w:pPr>
    </w:p>
    <w:p w14:paraId="6C17DCED" w14:textId="13896709" w:rsidR="008778DC" w:rsidRPr="00C33A1A" w:rsidRDefault="008778DC" w:rsidP="00C33A1A">
      <w:pPr>
        <w:pStyle w:val="NoSpacing"/>
        <w:rPr>
          <w:rFonts w:cs="Times New Roman"/>
          <w:szCs w:val="24"/>
        </w:rPr>
      </w:pPr>
    </w:p>
    <w:p w14:paraId="2F751300" w14:textId="356CEA5D" w:rsidR="00BC5537" w:rsidRPr="00BC5537" w:rsidRDefault="00BC5537" w:rsidP="00E50F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</w:t>
      </w:r>
    </w:p>
    <w:p w14:paraId="1EA65EB4" w14:textId="1630E7E3" w:rsidR="00D82DFC" w:rsidRPr="00D82DFC" w:rsidRDefault="00D82DFC" w:rsidP="009139A6">
      <w:pPr>
        <w:pStyle w:val="NoSpacing"/>
        <w:rPr>
          <w:rFonts w:cs="Times New Roman"/>
          <w:szCs w:val="24"/>
        </w:rPr>
      </w:pPr>
    </w:p>
    <w:sectPr w:rsidR="00D82DFC" w:rsidRPr="00D82D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85981" w14:textId="77777777" w:rsidR="00225D60" w:rsidRDefault="00225D60" w:rsidP="009139A6">
      <w:r>
        <w:separator/>
      </w:r>
    </w:p>
  </w:endnote>
  <w:endnote w:type="continuationSeparator" w:id="0">
    <w:p w14:paraId="4F217F16" w14:textId="77777777" w:rsidR="00225D60" w:rsidRDefault="00225D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DC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E1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BE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0832" w14:textId="77777777" w:rsidR="00225D60" w:rsidRDefault="00225D60" w:rsidP="009139A6">
      <w:r>
        <w:separator/>
      </w:r>
    </w:p>
  </w:footnote>
  <w:footnote w:type="continuationSeparator" w:id="0">
    <w:p w14:paraId="6C788F5F" w14:textId="77777777" w:rsidR="00225D60" w:rsidRDefault="00225D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A2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15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C9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60"/>
    <w:rsid w:val="00045F95"/>
    <w:rsid w:val="000666E0"/>
    <w:rsid w:val="00217E2B"/>
    <w:rsid w:val="00225D60"/>
    <w:rsid w:val="002510B7"/>
    <w:rsid w:val="00270799"/>
    <w:rsid w:val="002A0C9A"/>
    <w:rsid w:val="002B3576"/>
    <w:rsid w:val="003B71B2"/>
    <w:rsid w:val="0042542D"/>
    <w:rsid w:val="005C130B"/>
    <w:rsid w:val="006D5747"/>
    <w:rsid w:val="00826F5C"/>
    <w:rsid w:val="008778DC"/>
    <w:rsid w:val="009139A6"/>
    <w:rsid w:val="009411C2"/>
    <w:rsid w:val="009448BB"/>
    <w:rsid w:val="00947624"/>
    <w:rsid w:val="00A3176C"/>
    <w:rsid w:val="00A864D8"/>
    <w:rsid w:val="00AE65F8"/>
    <w:rsid w:val="00B35D56"/>
    <w:rsid w:val="00BA00AB"/>
    <w:rsid w:val="00BC5537"/>
    <w:rsid w:val="00C33A1A"/>
    <w:rsid w:val="00C71834"/>
    <w:rsid w:val="00C73F5B"/>
    <w:rsid w:val="00CB4ED9"/>
    <w:rsid w:val="00CC660F"/>
    <w:rsid w:val="00D82DFC"/>
    <w:rsid w:val="00E50F3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D467A"/>
  <w15:chartTrackingRefBased/>
  <w15:docId w15:val="{0F273CDB-52C7-4059-9F69-CEC970B0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57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447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2025-01-15T12:33:00Z</dcterms:created>
  <dcterms:modified xsi:type="dcterms:W3CDTF">2025-01-15T21:24:00Z</dcterms:modified>
</cp:coreProperties>
</file>